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D3" w:rsidRDefault="00945AD3" w:rsidP="00792E76">
      <w:pPr>
        <w:jc w:val="center"/>
      </w:pPr>
      <w:r w:rsidRPr="00C3511D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7pt;height:45.1pt" o:ole="" filled="t">
            <v:fill color2="black"/>
            <v:imagedata r:id="rId5" o:title=""/>
          </v:shape>
          <o:OLEObject Type="Embed" ProgID="Word.Picture.8" ShapeID="_x0000_i1025" DrawAspect="Content" ObjectID="_1691818000" r:id="rId6"/>
        </w:object>
      </w:r>
    </w:p>
    <w:p w:rsidR="00945AD3" w:rsidRDefault="00945AD3" w:rsidP="00792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945AD3" w:rsidRDefault="00945AD3" w:rsidP="00792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945AD3" w:rsidRPr="00790A6E" w:rsidRDefault="00945AD3" w:rsidP="00792E76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945AD3" w:rsidRPr="00790A6E" w:rsidRDefault="00945AD3" w:rsidP="00792E76">
      <w:pPr>
        <w:jc w:val="center"/>
        <w:rPr>
          <w:iCs/>
          <w:sz w:val="28"/>
          <w:szCs w:val="28"/>
        </w:rPr>
      </w:pPr>
      <w:r w:rsidRPr="0001681A">
        <w:rPr>
          <w:iCs/>
          <w:sz w:val="28"/>
          <w:szCs w:val="28"/>
          <w:u w:val="single"/>
        </w:rPr>
        <w:t>восьма</w:t>
      </w:r>
      <w:r>
        <w:rPr>
          <w:iCs/>
          <w:sz w:val="28"/>
          <w:szCs w:val="28"/>
          <w:lang w:val="ru-RU"/>
        </w:rPr>
        <w:t xml:space="preserve">  </w:t>
      </w:r>
      <w:r w:rsidRPr="00E26FEA">
        <w:rPr>
          <w:iCs/>
          <w:sz w:val="28"/>
          <w:szCs w:val="28"/>
        </w:rPr>
        <w:t>позачергова</w:t>
      </w:r>
      <w:r w:rsidRPr="00790A6E">
        <w:rPr>
          <w:iCs/>
          <w:sz w:val="28"/>
          <w:szCs w:val="28"/>
        </w:rPr>
        <w:t xml:space="preserve"> сесія</w:t>
      </w:r>
    </w:p>
    <w:p w:rsidR="00945AD3" w:rsidRDefault="00945AD3" w:rsidP="00792E76">
      <w:pPr>
        <w:rPr>
          <w:b/>
          <w:i/>
          <w:iCs/>
          <w:sz w:val="28"/>
          <w:szCs w:val="28"/>
          <w:u w:val="single"/>
        </w:rPr>
      </w:pPr>
    </w:p>
    <w:p w:rsidR="00945AD3" w:rsidRDefault="00945AD3" w:rsidP="00792E76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945AD3" w:rsidRDefault="00945AD3" w:rsidP="00792E76">
      <w:pPr>
        <w:rPr>
          <w:sz w:val="28"/>
          <w:szCs w:val="28"/>
        </w:rPr>
      </w:pPr>
    </w:p>
    <w:p w:rsidR="00945AD3" w:rsidRPr="00AC1F20" w:rsidRDefault="00945AD3" w:rsidP="00792E76">
      <w:pPr>
        <w:rPr>
          <w:sz w:val="28"/>
          <w:u w:val="single"/>
        </w:rPr>
      </w:pPr>
      <w:r>
        <w:rPr>
          <w:sz w:val="28"/>
          <w:u w:val="single"/>
        </w:rPr>
        <w:t>27 серпня 2021 року</w:t>
      </w:r>
      <w:r>
        <w:rPr>
          <w:sz w:val="28"/>
        </w:rPr>
        <w:t xml:space="preserve">   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№ </w:t>
      </w:r>
      <w:r>
        <w:rPr>
          <w:sz w:val="28"/>
          <w:u w:val="single"/>
        </w:rPr>
        <w:t>8</w:t>
      </w:r>
    </w:p>
    <w:p w:rsidR="00945AD3" w:rsidRDefault="00945AD3"/>
    <w:p w:rsidR="00945AD3" w:rsidRDefault="00945AD3"/>
    <w:p w:rsidR="00945AD3" w:rsidRPr="004C6B66" w:rsidRDefault="00945AD3" w:rsidP="00792E76">
      <w:pPr>
        <w:jc w:val="both"/>
        <w:rPr>
          <w:b/>
          <w:sz w:val="28"/>
          <w:szCs w:val="28"/>
        </w:rPr>
      </w:pPr>
      <w:r w:rsidRPr="0001681A">
        <w:rPr>
          <w:b/>
          <w:sz w:val="28"/>
          <w:szCs w:val="28"/>
        </w:rPr>
        <w:t>Про оренду майна об’єктів спільної власності територіальних громад сіл, селищ та міст, управління якими здійснює Пологівська районна рада Запорізької області</w:t>
      </w:r>
    </w:p>
    <w:p w:rsidR="00945AD3" w:rsidRPr="004C6B66" w:rsidRDefault="00945AD3" w:rsidP="00792E76">
      <w:pPr>
        <w:jc w:val="both"/>
        <w:rPr>
          <w:b/>
          <w:sz w:val="28"/>
          <w:szCs w:val="28"/>
        </w:rPr>
      </w:pPr>
    </w:p>
    <w:p w:rsidR="00945AD3" w:rsidRDefault="00945AD3" w:rsidP="00792E76">
      <w:pPr>
        <w:jc w:val="both"/>
        <w:rPr>
          <w:sz w:val="28"/>
          <w:szCs w:val="28"/>
        </w:rPr>
      </w:pPr>
    </w:p>
    <w:p w:rsidR="00945AD3" w:rsidRDefault="00945AD3" w:rsidP="00E26FEA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365AD4">
        <w:rPr>
          <w:color w:val="000000"/>
          <w:sz w:val="28"/>
          <w:szCs w:val="28"/>
        </w:rPr>
        <w:t>Ро</w:t>
      </w:r>
      <w:r>
        <w:rPr>
          <w:color w:val="000000"/>
          <w:sz w:val="28"/>
          <w:szCs w:val="28"/>
        </w:rPr>
        <w:t>зглянувши звернення Пологівської районної державної адміністрації Запорізької області</w:t>
      </w:r>
      <w:r w:rsidRPr="00365AD4">
        <w:rPr>
          <w:color w:val="000000"/>
          <w:sz w:val="28"/>
          <w:szCs w:val="28"/>
        </w:rPr>
        <w:t xml:space="preserve"> щодо оренди майна спільної власності територіальних громад сіл</w:t>
      </w:r>
      <w:r>
        <w:rPr>
          <w:color w:val="000000"/>
          <w:sz w:val="28"/>
          <w:szCs w:val="28"/>
        </w:rPr>
        <w:t>, селищ та міст</w:t>
      </w:r>
      <w:r w:rsidRPr="00365AD4">
        <w:rPr>
          <w:color w:val="000000"/>
          <w:sz w:val="28"/>
          <w:szCs w:val="28"/>
        </w:rPr>
        <w:t xml:space="preserve">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</w:t>
      </w:r>
      <w:r>
        <w:rPr>
          <w:color w:val="000000"/>
          <w:sz w:val="28"/>
          <w:szCs w:val="28"/>
        </w:rPr>
        <w:t>н</w:t>
      </w:r>
      <w:r w:rsidRPr="00365AD4">
        <w:rPr>
          <w:color w:val="000000"/>
          <w:sz w:val="28"/>
          <w:szCs w:val="28"/>
        </w:rPr>
        <w:t>ого та комунального майна»,  Пологівська районна  рада Запорізької області</w:t>
      </w:r>
    </w:p>
    <w:p w:rsidR="00945AD3" w:rsidRPr="00365AD4" w:rsidRDefault="00945AD3" w:rsidP="00E26FEA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945AD3" w:rsidRDefault="00945AD3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95881">
        <w:rPr>
          <w:color w:val="000000"/>
          <w:sz w:val="28"/>
          <w:szCs w:val="28"/>
        </w:rPr>
        <w:t>Дозволити</w:t>
      </w:r>
      <w:r>
        <w:rPr>
          <w:color w:val="000000"/>
          <w:sz w:val="28"/>
          <w:szCs w:val="28"/>
        </w:rPr>
        <w:t xml:space="preserve"> </w:t>
      </w:r>
      <w:r w:rsidRPr="002228D1">
        <w:rPr>
          <w:sz w:val="28"/>
          <w:szCs w:val="28"/>
        </w:rPr>
        <w:t>Пологівсь</w:t>
      </w:r>
      <w:r>
        <w:rPr>
          <w:sz w:val="28"/>
          <w:szCs w:val="28"/>
        </w:rPr>
        <w:t>кій районній державній</w:t>
      </w:r>
      <w:r>
        <w:rPr>
          <w:color w:val="000000"/>
          <w:sz w:val="28"/>
          <w:szCs w:val="28"/>
        </w:rPr>
        <w:t xml:space="preserve"> адміністрації Запорізької області</w:t>
      </w:r>
      <w:r w:rsidRPr="003958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надати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>оренду</w:t>
      </w:r>
      <w:r>
        <w:rPr>
          <w:color w:val="000000"/>
          <w:sz w:val="28"/>
          <w:szCs w:val="28"/>
        </w:rPr>
        <w:t xml:space="preserve">  частину приміщення за  адресою:  м. Пологи, вул. Єдності, 32, загальною площею 169,4 кв.м.  для розміщення: </w:t>
      </w:r>
    </w:p>
    <w:p w:rsidR="00945AD3" w:rsidRDefault="00945AD3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1.1.служби у справах дітей Пологівської міської ради Пологівського району Запорізької області ( кімната 105 площею - 28,8 кв.м., кімната 106 площею  10,0 кв.м.) строком на 5 років;</w:t>
      </w:r>
    </w:p>
    <w:p w:rsidR="00945AD3" w:rsidRDefault="00945AD3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комунальної установи «Центр професійного розвитку педагогічних працівників» Пологівської міської ради Пологівського району Запорізької області ( кімната 104  площею – 9,5 кв.м., кімната 111 площею  30,0 кв.м., кімната 116 площею - 19,4 кв.м.) строком на 5 років;</w:t>
      </w:r>
    </w:p>
    <w:p w:rsidR="00945AD3" w:rsidRDefault="00945AD3" w:rsidP="00792E76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відділу освіти, молоді та спорту Пологівської міської ради Пологівського району Запорізької області (кімната 405 площею - 17,5 кв.м.,   кімната 406 площею – 15,4 кв.м., кімната 407 площею 24,2 кв.м.) строком на 5 років.</w:t>
      </w:r>
    </w:p>
    <w:p w:rsidR="00945AD3" w:rsidRDefault="00945AD3" w:rsidP="00792E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945AD3" w:rsidRDefault="00945AD3" w:rsidP="00E26FEA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365AD4">
        <w:rPr>
          <w:color w:val="000000"/>
          <w:sz w:val="28"/>
          <w:szCs w:val="28"/>
        </w:rPr>
        <w:t>. Розмір орендної плати  та порядок її використання встановити у відповідності до діючого законодавства.</w:t>
      </w:r>
    </w:p>
    <w:p w:rsidR="00945AD3" w:rsidRDefault="00945AD3" w:rsidP="00346961">
      <w:pPr>
        <w:spacing w:after="1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</w:p>
    <w:p w:rsidR="00945AD3" w:rsidRPr="00346961" w:rsidRDefault="00945AD3" w:rsidP="00E26FEA">
      <w:pPr>
        <w:spacing w:after="120"/>
        <w:ind w:firstLine="315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 xml:space="preserve">3. </w:t>
      </w:r>
      <w:r w:rsidRPr="00346961">
        <w:rPr>
          <w:bCs/>
          <w:color w:val="000000"/>
          <w:sz w:val="28"/>
          <w:szCs w:val="28"/>
        </w:rPr>
        <w:t>К</w:t>
      </w:r>
      <w:r w:rsidRPr="00346961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346961">
        <w:rPr>
          <w:color w:val="FF0000"/>
          <w:sz w:val="28"/>
          <w:szCs w:val="28"/>
        </w:rPr>
        <w:t>.</w:t>
      </w:r>
    </w:p>
    <w:p w:rsidR="00945AD3" w:rsidRDefault="00945AD3" w:rsidP="00346961">
      <w:pPr>
        <w:pStyle w:val="ListParagraph"/>
        <w:spacing w:after="120"/>
        <w:ind w:left="1113"/>
        <w:jc w:val="both"/>
        <w:rPr>
          <w:szCs w:val="28"/>
        </w:rPr>
      </w:pPr>
    </w:p>
    <w:p w:rsidR="00945AD3" w:rsidRPr="0094563A" w:rsidRDefault="00945AD3" w:rsidP="00346961">
      <w:pPr>
        <w:pStyle w:val="ListParagraph"/>
        <w:spacing w:after="120"/>
        <w:ind w:left="1113"/>
        <w:jc w:val="both"/>
        <w:rPr>
          <w:szCs w:val="28"/>
        </w:rPr>
      </w:pPr>
      <w:r w:rsidRPr="0094563A">
        <w:rPr>
          <w:szCs w:val="28"/>
        </w:rPr>
        <w:t xml:space="preserve"> </w:t>
      </w:r>
    </w:p>
    <w:p w:rsidR="00945AD3" w:rsidRDefault="00945AD3" w:rsidP="00346961">
      <w:pPr>
        <w:jc w:val="both"/>
        <w:rPr>
          <w:sz w:val="28"/>
          <w:szCs w:val="28"/>
        </w:rPr>
      </w:pPr>
      <w:r w:rsidRPr="00346961">
        <w:rPr>
          <w:sz w:val="28"/>
          <w:szCs w:val="28"/>
        </w:rPr>
        <w:t>Голова ради</w:t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346961">
        <w:rPr>
          <w:sz w:val="28"/>
          <w:szCs w:val="28"/>
        </w:rPr>
        <w:tab/>
      </w:r>
      <w:r w:rsidRPr="00C23E3D">
        <w:rPr>
          <w:color w:val="FF0000"/>
          <w:sz w:val="28"/>
          <w:szCs w:val="28"/>
        </w:rPr>
        <w:t xml:space="preserve">           </w:t>
      </w:r>
      <w:r w:rsidRPr="00C23E3D">
        <w:rPr>
          <w:color w:val="FF0000"/>
          <w:sz w:val="28"/>
          <w:szCs w:val="28"/>
        </w:rPr>
        <w:tab/>
      </w:r>
      <w:r w:rsidRPr="002228D1">
        <w:rPr>
          <w:sz w:val="28"/>
          <w:szCs w:val="28"/>
        </w:rPr>
        <w:t xml:space="preserve">Сергій  КАЛАШНИК </w:t>
      </w:r>
    </w:p>
    <w:p w:rsidR="00945AD3" w:rsidRPr="002228D1" w:rsidRDefault="00945AD3" w:rsidP="00346961">
      <w:pPr>
        <w:jc w:val="both"/>
        <w:rPr>
          <w:sz w:val="28"/>
          <w:szCs w:val="28"/>
        </w:rPr>
      </w:pPr>
    </w:p>
    <w:p w:rsidR="00945AD3" w:rsidRDefault="00945AD3" w:rsidP="00346961">
      <w:pPr>
        <w:pStyle w:val="ListParagraph"/>
        <w:ind w:left="1113"/>
        <w:jc w:val="both"/>
      </w:pPr>
    </w:p>
    <w:p w:rsidR="00945AD3" w:rsidRDefault="00945AD3"/>
    <w:sectPr w:rsidR="00945AD3" w:rsidSect="003469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EE5"/>
    <w:multiLevelType w:val="multilevel"/>
    <w:tmpl w:val="C1626682"/>
    <w:lvl w:ilvl="0">
      <w:start w:val="1"/>
      <w:numFmt w:val="decimal"/>
      <w:lvlText w:val="%1."/>
      <w:lvlJc w:val="left"/>
      <w:pPr>
        <w:ind w:left="111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E76"/>
    <w:rsid w:val="0001681A"/>
    <w:rsid w:val="00040745"/>
    <w:rsid w:val="000D0671"/>
    <w:rsid w:val="000D6261"/>
    <w:rsid w:val="0011595D"/>
    <w:rsid w:val="001E15ED"/>
    <w:rsid w:val="002228D1"/>
    <w:rsid w:val="002328BB"/>
    <w:rsid w:val="00346961"/>
    <w:rsid w:val="00365AD4"/>
    <w:rsid w:val="00395881"/>
    <w:rsid w:val="004C6B66"/>
    <w:rsid w:val="004F2249"/>
    <w:rsid w:val="004F4058"/>
    <w:rsid w:val="00565D38"/>
    <w:rsid w:val="005F3DCC"/>
    <w:rsid w:val="0061330A"/>
    <w:rsid w:val="00614386"/>
    <w:rsid w:val="0073373E"/>
    <w:rsid w:val="00733DB7"/>
    <w:rsid w:val="00776847"/>
    <w:rsid w:val="00790A6E"/>
    <w:rsid w:val="00792E76"/>
    <w:rsid w:val="007A48A6"/>
    <w:rsid w:val="00851E28"/>
    <w:rsid w:val="00877C8D"/>
    <w:rsid w:val="008904D7"/>
    <w:rsid w:val="00933008"/>
    <w:rsid w:val="0094563A"/>
    <w:rsid w:val="00945AD3"/>
    <w:rsid w:val="009F4EE0"/>
    <w:rsid w:val="00A70AE6"/>
    <w:rsid w:val="00AC0C55"/>
    <w:rsid w:val="00AC1F20"/>
    <w:rsid w:val="00B07AC0"/>
    <w:rsid w:val="00B176F7"/>
    <w:rsid w:val="00B23520"/>
    <w:rsid w:val="00B475CF"/>
    <w:rsid w:val="00C23E3D"/>
    <w:rsid w:val="00C3511D"/>
    <w:rsid w:val="00C42CA7"/>
    <w:rsid w:val="00CF29A9"/>
    <w:rsid w:val="00D2402B"/>
    <w:rsid w:val="00D32A1A"/>
    <w:rsid w:val="00D7565A"/>
    <w:rsid w:val="00DC2E2B"/>
    <w:rsid w:val="00E26FEA"/>
    <w:rsid w:val="00E561A7"/>
    <w:rsid w:val="00E8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76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792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92E7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ListParagraph">
    <w:name w:val="List Paragraph"/>
    <w:basedOn w:val="Normal"/>
    <w:uiPriority w:val="99"/>
    <w:qFormat/>
    <w:rsid w:val="0034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2</Pages>
  <Words>293</Words>
  <Characters>1673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2021-08-28T05:43:00Z</cp:lastPrinted>
  <dcterms:created xsi:type="dcterms:W3CDTF">2021-08-09T08:05:00Z</dcterms:created>
  <dcterms:modified xsi:type="dcterms:W3CDTF">2021-08-30T05:40:00Z</dcterms:modified>
</cp:coreProperties>
</file>